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08662C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Дорожная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08662C">
        <w:rPr>
          <w:i/>
          <w:iCs/>
        </w:rPr>
        <w:t>От 0+0 до 0+78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3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9"/>
        <w:gridCol w:w="1802"/>
        <w:gridCol w:w="2369"/>
        <w:gridCol w:w="805"/>
        <w:gridCol w:w="680"/>
        <w:gridCol w:w="824"/>
        <w:gridCol w:w="1286"/>
        <w:gridCol w:w="791"/>
        <w:gridCol w:w="474"/>
        <w:gridCol w:w="914"/>
      </w:tblGrid>
      <w:tr w:rsidR="001842E0" w:rsidRPr="00C54977" w:rsidTr="00C54977">
        <w:trPr>
          <w:trHeight w:val="23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C5497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C54977"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C54977" w:rsidTr="00C54977">
        <w:trPr>
          <w:trHeight w:val="23"/>
          <w:tblHeader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54977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8662C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662C" w:rsidRPr="00C54977" w:rsidRDefault="0008662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C54977" w:rsidTr="00C54977">
        <w:trPr>
          <w:trHeight w:val="23"/>
          <w:jc w:val="center"/>
        </w:trPr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08662C" w:rsidP="0008662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54977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08662C" w:rsidP="0008662C">
            <w:pPr>
              <w:rPr>
                <w:rFonts w:ascii="Arial" w:hAnsi="Arial" w:cs="Arial"/>
                <w:sz w:val="22"/>
                <w:szCs w:val="16"/>
              </w:rPr>
            </w:pPr>
            <w:r w:rsidRPr="00C5497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 w:rsidP="0008662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54977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3F6363" w:rsidRDefault="003F6363">
      <w:pPr>
        <w:pStyle w:val="a3"/>
        <w:rPr>
          <w:rFonts w:eastAsia="MS Mincho"/>
        </w:rPr>
      </w:pPr>
    </w:p>
    <w:p w:rsidR="003F6363" w:rsidRDefault="003F6363" w:rsidP="003F6363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3F6363" w:rsidRDefault="003F6363" w:rsidP="003F636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Дорожная</w:t>
      </w:r>
    </w:p>
    <w:p w:rsidR="003F6363" w:rsidRDefault="003F6363" w:rsidP="003F636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0+78</w:t>
      </w:r>
    </w:p>
    <w:p w:rsidR="003F6363" w:rsidRDefault="003F6363" w:rsidP="003F636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3F6363" w:rsidRDefault="003F6363" w:rsidP="003F636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21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9"/>
        <w:gridCol w:w="1447"/>
        <w:gridCol w:w="1448"/>
        <w:gridCol w:w="1367"/>
        <w:gridCol w:w="1367"/>
        <w:gridCol w:w="1367"/>
        <w:gridCol w:w="1367"/>
        <w:gridCol w:w="1367"/>
      </w:tblGrid>
      <w:tr w:rsidR="003F6363" w:rsidTr="009D7460">
        <w:trPr>
          <w:cantSplit/>
          <w:trHeight w:val="31"/>
          <w:tblHeader/>
          <w:jc w:val="center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6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F6363" w:rsidTr="009D7460">
        <w:trPr>
          <w:trHeight w:val="31"/>
          <w:tblHeader/>
          <w:jc w:val="center"/>
        </w:trPr>
        <w:tc>
          <w:tcPr>
            <w:tcW w:w="4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3F6363" w:rsidTr="009D7460">
        <w:trPr>
          <w:trHeight w:val="31"/>
          <w:tblHeader/>
          <w:jc w:val="center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3F6363" w:rsidTr="009D7460">
        <w:trPr>
          <w:trHeight w:val="31"/>
          <w:jc w:val="center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</w:tr>
      <w:tr w:rsidR="003F6363" w:rsidTr="009D7460">
        <w:trPr>
          <w:trHeight w:val="31"/>
          <w:jc w:val="center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0+54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3F6363" w:rsidRDefault="003F6363" w:rsidP="003F6363">
      <w:pPr>
        <w:pStyle w:val="a3"/>
        <w:rPr>
          <w:rFonts w:eastAsia="MS Mincho"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hAnsi="Arial" w:cs="Arial"/>
          <w:b/>
          <w:bCs/>
        </w:rPr>
      </w:pPr>
    </w:p>
    <w:p w:rsidR="003F6363" w:rsidRDefault="003F6363" w:rsidP="003F6363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3F6363" w:rsidRDefault="003F6363" w:rsidP="003F636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Дорожная</w:t>
      </w:r>
    </w:p>
    <w:p w:rsidR="003F6363" w:rsidRDefault="003F6363" w:rsidP="003F6363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0+78</w:t>
      </w:r>
    </w:p>
    <w:p w:rsidR="003F6363" w:rsidRDefault="003F6363" w:rsidP="003F6363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3F6363" w:rsidRDefault="003F6363" w:rsidP="003F636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26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5"/>
        <w:gridCol w:w="1473"/>
        <w:gridCol w:w="1506"/>
        <w:gridCol w:w="1494"/>
        <w:gridCol w:w="1736"/>
        <w:gridCol w:w="1702"/>
        <w:gridCol w:w="1736"/>
      </w:tblGrid>
      <w:tr w:rsidR="003F6363" w:rsidTr="009D7460">
        <w:trPr>
          <w:trHeight w:val="27"/>
          <w:tblHeader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3F6363" w:rsidTr="009D7460">
        <w:trPr>
          <w:trHeight w:val="27"/>
          <w:tblHeader/>
          <w:jc w:val="center"/>
        </w:trPr>
        <w:tc>
          <w:tcPr>
            <w:tcW w:w="61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7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Pr="003655FA" w:rsidRDefault="003F6363" w:rsidP="009D7460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proofErr w:type="gramStart"/>
            <w:r w:rsidRPr="003655FA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</w:t>
            </w:r>
            <w:proofErr w:type="gramEnd"/>
            <w:r w:rsidRPr="003655F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3F6363" w:rsidTr="009D7460">
        <w:trPr>
          <w:trHeight w:val="27"/>
          <w:tblHeader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363" w:rsidRDefault="003F6363" w:rsidP="009D74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3F6363" w:rsidTr="009D7460">
        <w:trPr>
          <w:trHeight w:val="27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</w:tr>
      <w:tr w:rsidR="003F6363" w:rsidTr="009D7460">
        <w:trPr>
          <w:trHeight w:val="27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0+78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</w:tr>
      <w:tr w:rsidR="003F6363" w:rsidTr="009D7460">
        <w:trPr>
          <w:trHeight w:val="27"/>
          <w:jc w:val="center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0+78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63" w:rsidRDefault="003F6363" w:rsidP="009D7460">
            <w:pPr>
              <w:rPr>
                <w:rFonts w:ascii="Arial" w:hAnsi="Arial" w:cs="Arial"/>
              </w:rPr>
            </w:pPr>
          </w:p>
        </w:tc>
      </w:tr>
    </w:tbl>
    <w:p w:rsidR="003F6363" w:rsidRDefault="003F6363" w:rsidP="003F6363">
      <w:pPr>
        <w:pStyle w:val="a3"/>
        <w:rPr>
          <w:rFonts w:eastAsia="MS Mincho"/>
        </w:rPr>
      </w:pPr>
    </w:p>
    <w:p w:rsidR="003F6363" w:rsidRDefault="003F6363" w:rsidP="003F6363">
      <w:pPr>
        <w:pStyle w:val="a3"/>
        <w:rPr>
          <w:rFonts w:eastAsia="MS Mincho"/>
        </w:rPr>
      </w:pPr>
    </w:p>
    <w:p w:rsidR="003F6363" w:rsidRDefault="003F6363">
      <w:pPr>
        <w:pStyle w:val="a3"/>
        <w:rPr>
          <w:rFonts w:eastAsia="MS Mincho"/>
        </w:rPr>
      </w:pPr>
    </w:p>
    <w:sectPr w:rsidR="003F6363" w:rsidSect="00C54977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8662C"/>
    <w:rsid w:val="0008662C"/>
    <w:rsid w:val="001842E0"/>
    <w:rsid w:val="001E3A71"/>
    <w:rsid w:val="00215347"/>
    <w:rsid w:val="003F6363"/>
    <w:rsid w:val="00C54977"/>
    <w:rsid w:val="00CF1149"/>
    <w:rsid w:val="00F4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A71"/>
    <w:rPr>
      <w:sz w:val="24"/>
      <w:szCs w:val="24"/>
    </w:rPr>
  </w:style>
  <w:style w:type="paragraph" w:styleId="1">
    <w:name w:val="heading 1"/>
    <w:basedOn w:val="a"/>
    <w:next w:val="a"/>
    <w:qFormat/>
    <w:rsid w:val="001E3A71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E3A71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C54977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C54977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3F6363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3F6363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3F6363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2019-06-08T10:11:00Z</dcterms:created>
  <dcterms:modified xsi:type="dcterms:W3CDTF">2019-06-08T10:11:00Z</dcterms:modified>
</cp:coreProperties>
</file>